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4"/>
        <w:gridCol w:w="2277"/>
        <w:gridCol w:w="2231"/>
        <w:gridCol w:w="2254"/>
      </w:tblGrid>
      <w:tr w:rsidR="00C71FF8" w:rsidRPr="00C86185" w14:paraId="587639F7" w14:textId="77777777" w:rsidTr="37BBE625">
        <w:trPr>
          <w:trHeight w:val="340"/>
        </w:trPr>
        <w:tc>
          <w:tcPr>
            <w:tcW w:w="9016" w:type="dxa"/>
            <w:gridSpan w:val="4"/>
            <w:shd w:val="clear" w:color="auto" w:fill="01A1DF"/>
            <w:vAlign w:val="center"/>
          </w:tcPr>
          <w:p w14:paraId="24CC9B80" w14:textId="32A7B540" w:rsidR="00C71FF8" w:rsidRPr="00C86185" w:rsidRDefault="00C71FF8" w:rsidP="00CB6AD9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BA0565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Project Feedback Form</w:t>
            </w:r>
          </w:p>
        </w:tc>
      </w:tr>
      <w:tr w:rsidR="00C71FF8" w:rsidRPr="00C86185" w14:paraId="089318D2" w14:textId="77777777" w:rsidTr="37BBE625">
        <w:trPr>
          <w:trHeight w:val="283"/>
        </w:trPr>
        <w:tc>
          <w:tcPr>
            <w:tcW w:w="4531" w:type="dxa"/>
            <w:gridSpan w:val="2"/>
            <w:vAlign w:val="center"/>
          </w:tcPr>
          <w:p w14:paraId="4A9AA8F9" w14:textId="5318DD93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Student </w:t>
            </w:r>
            <w:r w:rsidR="00C86185"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n</w:t>
            </w: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ame</w:t>
            </w:r>
          </w:p>
        </w:tc>
        <w:tc>
          <w:tcPr>
            <w:tcW w:w="4485" w:type="dxa"/>
            <w:gridSpan w:val="2"/>
            <w:vAlign w:val="center"/>
          </w:tcPr>
          <w:p w14:paraId="2A51360B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C71FF8" w:rsidRPr="00C86185" w14:paraId="32C50332" w14:textId="77777777" w:rsidTr="37BBE625">
        <w:trPr>
          <w:trHeight w:val="283"/>
        </w:trPr>
        <w:tc>
          <w:tcPr>
            <w:tcW w:w="4531" w:type="dxa"/>
            <w:gridSpan w:val="2"/>
            <w:vAlign w:val="center"/>
          </w:tcPr>
          <w:p w14:paraId="0E2BD515" w14:textId="77777777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Foundation T Level Course</w:t>
            </w:r>
          </w:p>
        </w:tc>
        <w:tc>
          <w:tcPr>
            <w:tcW w:w="4485" w:type="dxa"/>
            <w:gridSpan w:val="2"/>
            <w:vAlign w:val="center"/>
          </w:tcPr>
          <w:p w14:paraId="429A4139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C71FF8" w:rsidRPr="00C86185" w14:paraId="5C2E87CB" w14:textId="77777777" w:rsidTr="37BBE625">
        <w:trPr>
          <w:trHeight w:val="283"/>
        </w:trPr>
        <w:tc>
          <w:tcPr>
            <w:tcW w:w="4531" w:type="dxa"/>
            <w:gridSpan w:val="2"/>
            <w:vAlign w:val="center"/>
          </w:tcPr>
          <w:p w14:paraId="4B1866B0" w14:textId="2B54F1B0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Project </w:t>
            </w:r>
            <w:r w:rsidR="00C86185"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t</w:t>
            </w: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itle</w:t>
            </w:r>
          </w:p>
        </w:tc>
        <w:tc>
          <w:tcPr>
            <w:tcW w:w="4485" w:type="dxa"/>
            <w:gridSpan w:val="2"/>
            <w:vAlign w:val="center"/>
          </w:tcPr>
          <w:p w14:paraId="02283965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C71FF8" w:rsidRPr="00C86185" w14:paraId="2748EA9E" w14:textId="77777777" w:rsidTr="37BBE625">
        <w:trPr>
          <w:trHeight w:val="283"/>
        </w:trPr>
        <w:tc>
          <w:tcPr>
            <w:tcW w:w="4531" w:type="dxa"/>
            <w:gridSpan w:val="2"/>
            <w:vAlign w:val="center"/>
          </w:tcPr>
          <w:p w14:paraId="001C681F" w14:textId="014E4067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Submission </w:t>
            </w:r>
            <w:r w:rsidR="00C86185"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d</w:t>
            </w: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ate</w:t>
            </w:r>
          </w:p>
        </w:tc>
        <w:tc>
          <w:tcPr>
            <w:tcW w:w="4485" w:type="dxa"/>
            <w:gridSpan w:val="2"/>
            <w:vAlign w:val="center"/>
          </w:tcPr>
          <w:p w14:paraId="5CD30A8F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C71FF8" w:rsidRPr="00C86185" w14:paraId="13D479C9" w14:textId="77777777" w:rsidTr="37BBE625">
        <w:trPr>
          <w:trHeight w:val="283"/>
        </w:trPr>
        <w:tc>
          <w:tcPr>
            <w:tcW w:w="4531" w:type="dxa"/>
            <w:gridSpan w:val="2"/>
            <w:vAlign w:val="center"/>
          </w:tcPr>
          <w:p w14:paraId="335D6905" w14:textId="5B87ED2E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Tutor </w:t>
            </w:r>
            <w:r w:rsidR="00C86185"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n</w:t>
            </w: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ame </w:t>
            </w:r>
          </w:p>
        </w:tc>
        <w:tc>
          <w:tcPr>
            <w:tcW w:w="4485" w:type="dxa"/>
            <w:gridSpan w:val="2"/>
            <w:vAlign w:val="center"/>
          </w:tcPr>
          <w:p w14:paraId="2192B272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C71FF8" w:rsidRPr="00C86185" w14:paraId="0DDF23D5" w14:textId="77777777" w:rsidTr="37BBE625">
        <w:trPr>
          <w:trHeight w:val="340"/>
        </w:trPr>
        <w:tc>
          <w:tcPr>
            <w:tcW w:w="9016" w:type="dxa"/>
            <w:gridSpan w:val="4"/>
            <w:shd w:val="clear" w:color="auto" w:fill="01A1DF"/>
            <w:vAlign w:val="center"/>
          </w:tcPr>
          <w:p w14:paraId="5950DA9A" w14:textId="14DE7B1C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BA0565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 xml:space="preserve">Overall </w:t>
            </w:r>
            <w:r w:rsidR="00C86185" w:rsidRPr="00BA0565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p</w:t>
            </w:r>
            <w:r w:rsidRPr="00BA0565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 xml:space="preserve">erformance </w:t>
            </w:r>
            <w:r w:rsidR="00C86185" w:rsidRPr="00BA0565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s</w:t>
            </w:r>
            <w:r w:rsidRPr="00BA0565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ummary:</w:t>
            </w:r>
          </w:p>
        </w:tc>
      </w:tr>
      <w:tr w:rsidR="00C71FF8" w:rsidRPr="00C86185" w14:paraId="5B4D3CC9" w14:textId="77777777" w:rsidTr="37BBE625">
        <w:trPr>
          <w:trHeight w:val="1134"/>
        </w:trPr>
        <w:tc>
          <w:tcPr>
            <w:tcW w:w="9016" w:type="dxa"/>
            <w:gridSpan w:val="4"/>
          </w:tcPr>
          <w:p w14:paraId="446E6CB5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C71FF8" w:rsidRPr="00C86185" w14:paraId="54D48EB8" w14:textId="77777777" w:rsidTr="37BBE625">
        <w:trPr>
          <w:trHeight w:val="340"/>
        </w:trPr>
        <w:tc>
          <w:tcPr>
            <w:tcW w:w="9016" w:type="dxa"/>
            <w:gridSpan w:val="4"/>
            <w:shd w:val="clear" w:color="auto" w:fill="01A1DF"/>
            <w:vAlign w:val="center"/>
          </w:tcPr>
          <w:p w14:paraId="3D21CD7A" w14:textId="0230E686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 xml:space="preserve">Holistic </w:t>
            </w:r>
            <w:r w:rsidR="00C86185"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f</w:t>
            </w:r>
            <w:r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eedback:</w:t>
            </w:r>
          </w:p>
        </w:tc>
      </w:tr>
      <w:tr w:rsidR="00C71FF8" w:rsidRPr="00C86185" w14:paraId="4E941E65" w14:textId="77777777" w:rsidTr="37BBE625">
        <w:trPr>
          <w:trHeight w:val="2551"/>
        </w:trPr>
        <w:tc>
          <w:tcPr>
            <w:tcW w:w="9016" w:type="dxa"/>
            <w:gridSpan w:val="4"/>
          </w:tcPr>
          <w:p w14:paraId="79741B08" w14:textId="798CFA3F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  <w:r w:rsidRPr="37BBE625">
              <w:rPr>
                <w:rFonts w:ascii="Lato" w:hAnsi="Lato"/>
                <w:sz w:val="20"/>
                <w:szCs w:val="20"/>
                <w:lang w:val="en-GB"/>
              </w:rPr>
              <w:t xml:space="preserve">Knowledge </w:t>
            </w:r>
            <w:r w:rsidR="7C6B3693" w:rsidRPr="37BBE625">
              <w:rPr>
                <w:rFonts w:ascii="Lato" w:hAnsi="Lato"/>
                <w:sz w:val="20"/>
                <w:szCs w:val="20"/>
                <w:lang w:val="en-GB"/>
              </w:rPr>
              <w:t>and</w:t>
            </w:r>
            <w:r w:rsidRPr="37BBE625">
              <w:rPr>
                <w:rFonts w:ascii="Lato" w:hAnsi="Lato"/>
                <w:sz w:val="20"/>
                <w:szCs w:val="20"/>
                <w:lang w:val="en-GB"/>
              </w:rPr>
              <w:t xml:space="preserve"> understanding:</w:t>
            </w:r>
          </w:p>
          <w:p w14:paraId="763DFB36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  <w:p w14:paraId="42DB49D1" w14:textId="153CD814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  <w:r w:rsidRPr="37BBE625">
              <w:rPr>
                <w:rFonts w:ascii="Lato" w:hAnsi="Lato"/>
                <w:sz w:val="20"/>
                <w:szCs w:val="20"/>
                <w:lang w:val="en-GB"/>
              </w:rPr>
              <w:t xml:space="preserve">Application </w:t>
            </w:r>
            <w:r w:rsidR="2487B316" w:rsidRPr="37BBE625">
              <w:rPr>
                <w:rFonts w:ascii="Lato" w:hAnsi="Lato"/>
                <w:sz w:val="20"/>
                <w:szCs w:val="20"/>
                <w:lang w:val="en-GB"/>
              </w:rPr>
              <w:t>and</w:t>
            </w:r>
            <w:r w:rsidRPr="37BBE625">
              <w:rPr>
                <w:rFonts w:ascii="Lato" w:hAnsi="Lato"/>
                <w:sz w:val="20"/>
                <w:szCs w:val="20"/>
                <w:lang w:val="en-GB"/>
              </w:rPr>
              <w:t xml:space="preserve"> skills:</w:t>
            </w:r>
          </w:p>
          <w:p w14:paraId="71ABB2DC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  <w:p w14:paraId="62F99D41" w14:textId="6AA6F753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  <w:r w:rsidRPr="37BBE625">
              <w:rPr>
                <w:rFonts w:ascii="Lato" w:hAnsi="Lato"/>
                <w:sz w:val="20"/>
                <w:szCs w:val="20"/>
                <w:lang w:val="en-GB"/>
              </w:rPr>
              <w:t>English, maths</w:t>
            </w:r>
            <w:r w:rsidR="05A6B55C" w:rsidRPr="37BBE625">
              <w:rPr>
                <w:rFonts w:ascii="Lato" w:hAnsi="Lato"/>
                <w:sz w:val="20"/>
                <w:szCs w:val="20"/>
                <w:lang w:val="en-GB"/>
              </w:rPr>
              <w:t>,</w:t>
            </w:r>
            <w:r w:rsidRPr="37BBE625">
              <w:rPr>
                <w:rFonts w:ascii="Lato" w:hAnsi="Lato"/>
                <w:sz w:val="20"/>
                <w:szCs w:val="20"/>
                <w:lang w:val="en-GB"/>
              </w:rPr>
              <w:t xml:space="preserve"> and digital:</w:t>
            </w:r>
          </w:p>
          <w:p w14:paraId="1D129FDB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  <w:p w14:paraId="6E8B54D8" w14:textId="24FC1DB4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  <w:r w:rsidRPr="37BBE625">
              <w:rPr>
                <w:rFonts w:ascii="Lato" w:hAnsi="Lato"/>
                <w:sz w:val="20"/>
                <w:szCs w:val="20"/>
                <w:lang w:val="en-GB"/>
              </w:rPr>
              <w:t xml:space="preserve">Communication </w:t>
            </w:r>
            <w:r w:rsidR="49D61FE6" w:rsidRPr="37BBE625">
              <w:rPr>
                <w:rFonts w:ascii="Lato" w:hAnsi="Lato"/>
                <w:sz w:val="20"/>
                <w:szCs w:val="20"/>
                <w:lang w:val="en-GB"/>
              </w:rPr>
              <w:t>and</w:t>
            </w:r>
            <w:r w:rsidRPr="37BBE625">
              <w:rPr>
                <w:rFonts w:ascii="Lato" w:hAnsi="Lato"/>
                <w:sz w:val="20"/>
                <w:szCs w:val="20"/>
                <w:lang w:val="en-GB"/>
              </w:rPr>
              <w:t xml:space="preserve"> presentation:</w:t>
            </w:r>
          </w:p>
          <w:p w14:paraId="7242DCD3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  <w:p w14:paraId="0A1E7C52" w14:textId="28D4263B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  <w:r w:rsidRPr="37BBE625">
              <w:rPr>
                <w:rFonts w:ascii="Lato" w:hAnsi="Lato"/>
                <w:sz w:val="20"/>
                <w:szCs w:val="20"/>
                <w:lang w:val="en-GB"/>
              </w:rPr>
              <w:t xml:space="preserve">Positive attitude </w:t>
            </w:r>
            <w:r w:rsidR="223FACB1" w:rsidRPr="37BBE625">
              <w:rPr>
                <w:rFonts w:ascii="Lato" w:hAnsi="Lato"/>
                <w:sz w:val="20"/>
                <w:szCs w:val="20"/>
                <w:lang w:val="en-GB"/>
              </w:rPr>
              <w:t>and</w:t>
            </w:r>
            <w:r w:rsidRPr="37BBE625">
              <w:rPr>
                <w:rFonts w:ascii="Lato" w:hAnsi="Lato"/>
                <w:sz w:val="20"/>
                <w:szCs w:val="20"/>
                <w:lang w:val="en-GB"/>
              </w:rPr>
              <w:t xml:space="preserve"> behaviours:</w:t>
            </w:r>
          </w:p>
        </w:tc>
      </w:tr>
      <w:tr w:rsidR="00C71FF8" w:rsidRPr="00C86185" w14:paraId="0A33AC6F" w14:textId="77777777" w:rsidTr="37BBE625">
        <w:trPr>
          <w:trHeight w:val="340"/>
        </w:trPr>
        <w:tc>
          <w:tcPr>
            <w:tcW w:w="9016" w:type="dxa"/>
            <w:gridSpan w:val="4"/>
            <w:shd w:val="clear" w:color="auto" w:fill="01A1DF"/>
            <w:vAlign w:val="center"/>
          </w:tcPr>
          <w:p w14:paraId="235EE2E8" w14:textId="0C610C27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 xml:space="preserve">Key </w:t>
            </w:r>
            <w:r w:rsidR="00C86185"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s</w:t>
            </w:r>
            <w:r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trengths:</w:t>
            </w:r>
          </w:p>
        </w:tc>
      </w:tr>
      <w:tr w:rsidR="00C71FF8" w:rsidRPr="00C86185" w14:paraId="4E977945" w14:textId="77777777" w:rsidTr="37BBE625">
        <w:trPr>
          <w:trHeight w:val="1247"/>
        </w:trPr>
        <w:tc>
          <w:tcPr>
            <w:tcW w:w="9016" w:type="dxa"/>
            <w:gridSpan w:val="4"/>
          </w:tcPr>
          <w:p w14:paraId="7B6AE31B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C71FF8" w:rsidRPr="00C86185" w14:paraId="3501BB51" w14:textId="77777777" w:rsidTr="37BBE625">
        <w:trPr>
          <w:trHeight w:val="340"/>
        </w:trPr>
        <w:tc>
          <w:tcPr>
            <w:tcW w:w="9016" w:type="dxa"/>
            <w:gridSpan w:val="4"/>
            <w:shd w:val="clear" w:color="auto" w:fill="01A1DF"/>
            <w:vAlign w:val="center"/>
          </w:tcPr>
          <w:p w14:paraId="24142CA7" w14:textId="3B6CBDC3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 xml:space="preserve">Areas for </w:t>
            </w:r>
            <w:r w:rsidR="00C86185"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d</w:t>
            </w:r>
            <w:r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evelopment:</w:t>
            </w:r>
          </w:p>
        </w:tc>
      </w:tr>
      <w:tr w:rsidR="00C71FF8" w:rsidRPr="00C86185" w14:paraId="0F3B6B62" w14:textId="77777777" w:rsidTr="37BBE625">
        <w:trPr>
          <w:trHeight w:val="1247"/>
        </w:trPr>
        <w:tc>
          <w:tcPr>
            <w:tcW w:w="9016" w:type="dxa"/>
            <w:gridSpan w:val="4"/>
          </w:tcPr>
          <w:p w14:paraId="1E7BD231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C71FF8" w:rsidRPr="00C86185" w14:paraId="2F7CF25E" w14:textId="77777777" w:rsidTr="37BBE625">
        <w:trPr>
          <w:trHeight w:val="340"/>
        </w:trPr>
        <w:tc>
          <w:tcPr>
            <w:tcW w:w="9016" w:type="dxa"/>
            <w:gridSpan w:val="4"/>
            <w:shd w:val="clear" w:color="auto" w:fill="01A1DF"/>
            <w:vAlign w:val="center"/>
          </w:tcPr>
          <w:p w14:paraId="75935050" w14:textId="314A5EDE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Next Steps/</w:t>
            </w:r>
            <w:r w:rsidR="00C86185"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a</w:t>
            </w:r>
            <w:r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 xml:space="preserve">ction </w:t>
            </w:r>
            <w:r w:rsidR="00C86185"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p</w:t>
            </w:r>
            <w:r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oints:</w:t>
            </w:r>
          </w:p>
        </w:tc>
      </w:tr>
      <w:tr w:rsidR="00C71FF8" w:rsidRPr="00C86185" w14:paraId="06CCAC85" w14:textId="77777777" w:rsidTr="37BBE625">
        <w:trPr>
          <w:trHeight w:val="1247"/>
        </w:trPr>
        <w:tc>
          <w:tcPr>
            <w:tcW w:w="9016" w:type="dxa"/>
            <w:gridSpan w:val="4"/>
          </w:tcPr>
          <w:p w14:paraId="676AC9CD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C71FF8" w:rsidRPr="00C86185" w14:paraId="14B479BF" w14:textId="77777777" w:rsidTr="37BBE625">
        <w:trPr>
          <w:trHeight w:val="340"/>
        </w:trPr>
        <w:tc>
          <w:tcPr>
            <w:tcW w:w="9016" w:type="dxa"/>
            <w:gridSpan w:val="4"/>
            <w:shd w:val="clear" w:color="auto" w:fill="01A1DF"/>
            <w:vAlign w:val="center"/>
          </w:tcPr>
          <w:p w14:paraId="75032522" w14:textId="32DA4E1E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 xml:space="preserve">Tutor </w:t>
            </w:r>
            <w:r w:rsidR="00C86185"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f</w:t>
            </w:r>
            <w:r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 xml:space="preserve">inal </w:t>
            </w:r>
            <w:r w:rsidR="00C86185"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c</w:t>
            </w:r>
            <w:r w:rsidRPr="00E259A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omments:</w:t>
            </w:r>
          </w:p>
        </w:tc>
      </w:tr>
      <w:tr w:rsidR="00C71FF8" w:rsidRPr="00C86185" w14:paraId="640B1C6F" w14:textId="77777777" w:rsidTr="37BBE625">
        <w:trPr>
          <w:trHeight w:val="1247"/>
        </w:trPr>
        <w:tc>
          <w:tcPr>
            <w:tcW w:w="9016" w:type="dxa"/>
            <w:gridSpan w:val="4"/>
          </w:tcPr>
          <w:p w14:paraId="6AAF598B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C71FF8" w:rsidRPr="00C86185" w14:paraId="6A49A139" w14:textId="77777777" w:rsidTr="37BBE625">
        <w:trPr>
          <w:trHeight w:val="340"/>
        </w:trPr>
        <w:tc>
          <w:tcPr>
            <w:tcW w:w="2254" w:type="dxa"/>
            <w:vAlign w:val="center"/>
          </w:tcPr>
          <w:p w14:paraId="194EC098" w14:textId="43957151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Tutor </w:t>
            </w:r>
            <w:r w:rsidR="00C86185"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s</w:t>
            </w: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ignature:</w:t>
            </w:r>
          </w:p>
        </w:tc>
        <w:tc>
          <w:tcPr>
            <w:tcW w:w="2277" w:type="dxa"/>
            <w:vAlign w:val="center"/>
          </w:tcPr>
          <w:p w14:paraId="7D3F3AC4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  <w:tc>
          <w:tcPr>
            <w:tcW w:w="2231" w:type="dxa"/>
            <w:vAlign w:val="center"/>
          </w:tcPr>
          <w:p w14:paraId="7DBE7034" w14:textId="1FF69627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Student </w:t>
            </w:r>
            <w:r w:rsidR="00C86185"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s</w:t>
            </w: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ignature:</w:t>
            </w:r>
          </w:p>
        </w:tc>
        <w:tc>
          <w:tcPr>
            <w:tcW w:w="2254" w:type="dxa"/>
            <w:vAlign w:val="center"/>
          </w:tcPr>
          <w:p w14:paraId="0DE3769A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C71FF8" w:rsidRPr="00C86185" w14:paraId="5E0EC73A" w14:textId="77777777" w:rsidTr="37BBE625">
        <w:trPr>
          <w:trHeight w:val="340"/>
        </w:trPr>
        <w:tc>
          <w:tcPr>
            <w:tcW w:w="2254" w:type="dxa"/>
            <w:vAlign w:val="center"/>
          </w:tcPr>
          <w:p w14:paraId="25BAF927" w14:textId="77777777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Date:</w:t>
            </w:r>
          </w:p>
        </w:tc>
        <w:tc>
          <w:tcPr>
            <w:tcW w:w="2277" w:type="dxa"/>
            <w:vAlign w:val="center"/>
          </w:tcPr>
          <w:p w14:paraId="10F500CC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  <w:tc>
          <w:tcPr>
            <w:tcW w:w="2231" w:type="dxa"/>
            <w:vAlign w:val="center"/>
          </w:tcPr>
          <w:p w14:paraId="222C4B5B" w14:textId="77777777" w:rsidR="00C71FF8" w:rsidRPr="00C86185" w:rsidRDefault="00C71FF8" w:rsidP="00CB6A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C86185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Date:</w:t>
            </w:r>
          </w:p>
        </w:tc>
        <w:tc>
          <w:tcPr>
            <w:tcW w:w="2254" w:type="dxa"/>
            <w:vAlign w:val="center"/>
          </w:tcPr>
          <w:p w14:paraId="1853B335" w14:textId="77777777" w:rsidR="00C71FF8" w:rsidRPr="00C86185" w:rsidRDefault="00C71FF8" w:rsidP="00CB6AD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</w:tbl>
    <w:p w14:paraId="79671371" w14:textId="533025EF" w:rsidR="00400661" w:rsidRPr="00C86185" w:rsidRDefault="00400661" w:rsidP="00A060D7">
      <w:pPr>
        <w:pStyle w:val="copy"/>
        <w:rPr>
          <w:rFonts w:ascii="Lato" w:hAnsi="Lato"/>
          <w:sz w:val="20"/>
          <w:szCs w:val="20"/>
        </w:rPr>
      </w:pPr>
    </w:p>
    <w:sectPr w:rsidR="00400661" w:rsidRPr="00C86185" w:rsidSect="00D96E8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FEC6BD" w14:textId="77777777" w:rsidR="00A22D39" w:rsidRPr="00C86185" w:rsidRDefault="00A22D39" w:rsidP="00186EC4">
      <w:r w:rsidRPr="00C86185">
        <w:separator/>
      </w:r>
    </w:p>
  </w:endnote>
  <w:endnote w:type="continuationSeparator" w:id="0">
    <w:p w14:paraId="13EE2580" w14:textId="77777777" w:rsidR="00A22D39" w:rsidRPr="00C86185" w:rsidRDefault="00A22D39" w:rsidP="00186EC4">
      <w:r w:rsidRPr="00C86185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D5B0F1CB-B048-4F03-ABB9-72517ABA7619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044E5287-EB5D-4F8B-99C6-4E9D712FE59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BB2C18F8-12A5-47B1-BEFE-6C1440A515CC}"/>
    <w:embedBold r:id="rId4" w:fontKey="{14FA1CB7-25BC-4766-B8A2-DBAB47BBE91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77F3A408-08D7-4CA7-A459-2E448D8E74DD}"/>
    <w:embedBold r:id="rId6" w:fontKey="{1913D617-B449-48F6-894F-045EF22EDDF1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FE39ADBD-AB7E-4045-A017-D2353D4D3315}"/>
    <w:embedBold r:id="rId8" w:fontKey="{CB856901-DCFC-4275-8914-34DB1FFE884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18876C65-8301-4938-ABC0-41052374D345}"/>
    <w:embedBold r:id="rId10" w:fontKey="{E8AC0B2C-7CAD-4AE9-8765-6BCAE05AC554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A9FCAF87-E20B-4DA7-B970-DF8693132D4B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</w:font>
  <w:font w:name="Bebas Neue">
    <w:altName w:val="Bebas Neue"/>
    <w:charset w:val="00"/>
    <w:family w:val="swiss"/>
    <w:pitch w:val="variable"/>
    <w:sig w:usb0="00000007" w:usb1="00000001" w:usb2="00000000" w:usb3="00000000" w:csb0="00000093" w:csb1="00000000"/>
  </w:font>
  <w:font w:name="Lato Black">
    <w:altName w:val="Lato Black"/>
    <w:charset w:val="00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2" w:fontKey="{7A591793-67CC-448B-BF72-F52D6B6BFD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1A3B71" w14:textId="77777777" w:rsidR="00192A5B" w:rsidRDefault="00192A5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748290" w14:textId="77777777" w:rsidR="00606234" w:rsidRPr="00C86185" w:rsidRDefault="00D96E82" w:rsidP="00186EC4">
    <w:pPr>
      <w:pStyle w:val="Footer"/>
    </w:pPr>
    <w:r w:rsidRPr="00C86185">
      <w:rPr>
        <w:noProof/>
        <w:sz w:val="72"/>
        <w:szCs w:val="72"/>
      </w:rPr>
      <w:drawing>
        <wp:anchor distT="0" distB="0" distL="114300" distR="114300" simplePos="0" relativeHeight="251658241" behindDoc="1" locked="0" layoutInCell="1" allowOverlap="1" wp14:anchorId="61A9216A" wp14:editId="43100C8A">
          <wp:simplePos x="0" y="0"/>
          <wp:positionH relativeFrom="column">
            <wp:posOffset>-719455</wp:posOffset>
          </wp:positionH>
          <wp:positionV relativeFrom="paragraph">
            <wp:posOffset>74295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703CBC" w14:textId="77777777" w:rsidR="00192A5B" w:rsidRDefault="00192A5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C9794B" w14:textId="77777777" w:rsidR="00A22D39" w:rsidRPr="00C86185" w:rsidRDefault="00A22D39" w:rsidP="00186EC4">
      <w:r w:rsidRPr="00C86185">
        <w:separator/>
      </w:r>
    </w:p>
  </w:footnote>
  <w:footnote w:type="continuationSeparator" w:id="0">
    <w:p w14:paraId="0D21E34F" w14:textId="77777777" w:rsidR="00A22D39" w:rsidRPr="00C86185" w:rsidRDefault="00A22D39" w:rsidP="00186EC4">
      <w:r w:rsidRPr="00C86185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E64D6" w14:textId="77777777" w:rsidR="00192A5B" w:rsidRDefault="00192A5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77777777" w:rsidR="00606234" w:rsidRPr="00C86185" w:rsidRDefault="00D96E82" w:rsidP="00186EC4">
    <w:pPr>
      <w:pStyle w:val="Header"/>
    </w:pPr>
    <w:r w:rsidRPr="00C86185">
      <w:rPr>
        <w:noProof/>
        <w:sz w:val="72"/>
        <w:szCs w:val="72"/>
      </w:rPr>
      <w:drawing>
        <wp:anchor distT="0" distB="0" distL="114300" distR="114300" simplePos="0" relativeHeight="251658240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B8AFF1" w14:textId="77777777" w:rsidR="00192A5B" w:rsidRDefault="00192A5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GB" w:vendorID="64" w:dllVersion="0" w:nlCheck="1" w:checkStyle="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B4FFC"/>
    <w:rsid w:val="000C4BBF"/>
    <w:rsid w:val="000C5DAC"/>
    <w:rsid w:val="000C7A85"/>
    <w:rsid w:val="00143E14"/>
    <w:rsid w:val="00146B9A"/>
    <w:rsid w:val="00155039"/>
    <w:rsid w:val="0015709A"/>
    <w:rsid w:val="00186EC4"/>
    <w:rsid w:val="00192A5B"/>
    <w:rsid w:val="001A11BC"/>
    <w:rsid w:val="001A75FF"/>
    <w:rsid w:val="001D1128"/>
    <w:rsid w:val="001D1DF4"/>
    <w:rsid w:val="001D5CB1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301F13"/>
    <w:rsid w:val="003023CA"/>
    <w:rsid w:val="00303699"/>
    <w:rsid w:val="00311C3F"/>
    <w:rsid w:val="00314450"/>
    <w:rsid w:val="00325FCC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84533"/>
    <w:rsid w:val="00486FF0"/>
    <w:rsid w:val="00487E4F"/>
    <w:rsid w:val="004B230E"/>
    <w:rsid w:val="004D500E"/>
    <w:rsid w:val="004F38B4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32B83"/>
    <w:rsid w:val="006378A3"/>
    <w:rsid w:val="006522FE"/>
    <w:rsid w:val="006656E2"/>
    <w:rsid w:val="00670E38"/>
    <w:rsid w:val="00670E3A"/>
    <w:rsid w:val="00671709"/>
    <w:rsid w:val="006739F8"/>
    <w:rsid w:val="0069357B"/>
    <w:rsid w:val="006D4F7B"/>
    <w:rsid w:val="006D728A"/>
    <w:rsid w:val="006F408E"/>
    <w:rsid w:val="00707927"/>
    <w:rsid w:val="0072345C"/>
    <w:rsid w:val="00761E25"/>
    <w:rsid w:val="00780EF9"/>
    <w:rsid w:val="007836D4"/>
    <w:rsid w:val="007957FA"/>
    <w:rsid w:val="007D1618"/>
    <w:rsid w:val="007D414D"/>
    <w:rsid w:val="007F783B"/>
    <w:rsid w:val="0081323D"/>
    <w:rsid w:val="008138A4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22D39"/>
    <w:rsid w:val="00A31FC7"/>
    <w:rsid w:val="00A57FAB"/>
    <w:rsid w:val="00A63B30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056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71FF8"/>
    <w:rsid w:val="00C86185"/>
    <w:rsid w:val="00CA1752"/>
    <w:rsid w:val="00CB6AD9"/>
    <w:rsid w:val="00CD4720"/>
    <w:rsid w:val="00CF71A1"/>
    <w:rsid w:val="00D069D1"/>
    <w:rsid w:val="00D14ECD"/>
    <w:rsid w:val="00D166E6"/>
    <w:rsid w:val="00D273E2"/>
    <w:rsid w:val="00D32FC8"/>
    <w:rsid w:val="00D4494D"/>
    <w:rsid w:val="00D51389"/>
    <w:rsid w:val="00D52E34"/>
    <w:rsid w:val="00D96E82"/>
    <w:rsid w:val="00DD2542"/>
    <w:rsid w:val="00E00036"/>
    <w:rsid w:val="00E02A4A"/>
    <w:rsid w:val="00E02C6A"/>
    <w:rsid w:val="00E101BC"/>
    <w:rsid w:val="00E259AB"/>
    <w:rsid w:val="00E45761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87464"/>
    <w:rsid w:val="00F965D4"/>
    <w:rsid w:val="00FA17B3"/>
    <w:rsid w:val="00FB50A3"/>
    <w:rsid w:val="00FD1A00"/>
    <w:rsid w:val="00FF0FF8"/>
    <w:rsid w:val="05A6B55C"/>
    <w:rsid w:val="0FF510DD"/>
    <w:rsid w:val="223FACB1"/>
    <w:rsid w:val="2487B316"/>
    <w:rsid w:val="37BBE625"/>
    <w:rsid w:val="49D61FE6"/>
    <w:rsid w:val="7C6B36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32048DE1-02C1-42E7-9AC7-8C366C998F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3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EB8C2D3-6CA4-4B36-98F2-DEBED56396F2}">
  <ds:schemaRefs>
    <ds:schemaRef ds:uri="http://schemas.microsoft.com/office/2006/metadata/properties"/>
    <ds:schemaRef ds:uri="http://schemas.microsoft.com/office/infopath/2007/PartnerControls"/>
    <ds:schemaRef ds:uri="89637aa1-7b48-4060-803a-c34c58bc8bfc"/>
    <ds:schemaRef ds:uri="be2b0b65-5089-4106-bb34-2edddfc01d42"/>
  </ds:schemaRefs>
</ds:datastoreItem>
</file>

<file path=customXml/itemProps4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(1).dotx</Template>
  <TotalTime>0</TotalTime>
  <Pages>1</Pages>
  <Words>70</Words>
  <Characters>402</Characters>
  <Application>Microsoft Office Word</Application>
  <DocSecurity>4</DocSecurity>
  <Lines>3</Lines>
  <Paragraphs>1</Paragraphs>
  <ScaleCrop>false</ScaleCrop>
  <Company/>
  <LinksUpToDate>false</LinksUpToDate>
  <CharactersWithSpaces>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Melanie Clayton</cp:lastModifiedBy>
  <cp:revision>12</cp:revision>
  <cp:lastPrinted>2020-02-04T16:01:00Z</cp:lastPrinted>
  <dcterms:created xsi:type="dcterms:W3CDTF">2025-10-09T19:07:00Z</dcterms:created>
  <dcterms:modified xsi:type="dcterms:W3CDTF">2025-10-22T09:59:00Z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6dc39c56-dd9a-4721-a7ba-e8a8b6089027</vt:lpwstr>
  </property>
</Properties>
</file>